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EBAA7" w14:textId="77777777" w:rsidR="00004A45" w:rsidRDefault="00004A45" w:rsidP="00004A4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MATE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74BB6DEF" w14:textId="77777777" w:rsidR="00004A45" w:rsidRDefault="00004A45" w:rsidP="00004A4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Chaplain.</w:t>
      </w:r>
    </w:p>
    <w:p w14:paraId="55755EC9" w14:textId="77777777" w:rsidR="00004A45" w:rsidRDefault="00004A45" w:rsidP="00004A4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2C233B1" w14:textId="77777777" w:rsidR="00004A45" w:rsidRDefault="00004A45" w:rsidP="00004A4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F45CBA4" w14:textId="77777777" w:rsidR="00004A45" w:rsidRDefault="00004A45" w:rsidP="00004A4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He made a plaint of trespass against John Hill of Claydon, Suffolk(q.v.).</w:t>
      </w:r>
    </w:p>
    <w:p w14:paraId="73A23136" w14:textId="77777777" w:rsidR="00004A45" w:rsidRDefault="00004A45" w:rsidP="00004A4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3046CE44" w14:textId="77777777" w:rsidR="00004A45" w:rsidRDefault="00004A45" w:rsidP="00004A4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763E50A" w14:textId="77777777" w:rsidR="00004A45" w:rsidRDefault="00004A45" w:rsidP="00004A4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E567E69" w14:textId="77777777" w:rsidR="00004A45" w:rsidRDefault="00004A45" w:rsidP="00004A45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17 December 2021</w:t>
      </w:r>
    </w:p>
    <w:p w14:paraId="1EAF4C9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436C3" w14:textId="77777777" w:rsidR="00004A45" w:rsidRDefault="00004A45" w:rsidP="009139A6">
      <w:r>
        <w:separator/>
      </w:r>
    </w:p>
  </w:endnote>
  <w:endnote w:type="continuationSeparator" w:id="0">
    <w:p w14:paraId="14EB162E" w14:textId="77777777" w:rsidR="00004A45" w:rsidRDefault="00004A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09C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0ECF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EF9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A0264" w14:textId="77777777" w:rsidR="00004A45" w:rsidRDefault="00004A45" w:rsidP="009139A6">
      <w:r>
        <w:separator/>
      </w:r>
    </w:p>
  </w:footnote>
  <w:footnote w:type="continuationSeparator" w:id="0">
    <w:p w14:paraId="4F55B043" w14:textId="77777777" w:rsidR="00004A45" w:rsidRDefault="00004A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07C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5B1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A23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A45"/>
    <w:rsid w:val="00004A4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801BA"/>
  <w15:chartTrackingRefBased/>
  <w15:docId w15:val="{9D919C3A-3160-4088-AA79-D7B96A16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04A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2022-01-18T08:44:00Z</dcterms:created>
  <dcterms:modified xsi:type="dcterms:W3CDTF">2022-01-18T08:45:00Z</dcterms:modified>
</cp:coreProperties>
</file>